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09288403" w14:textId="05C20255" w:rsidR="00CA2DF9" w:rsidRDefault="00CA2DF9" w:rsidP="00CA2DF9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1837401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</w:t>
      </w:r>
      <w:r w:rsidR="00240E5D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-0013/2022</w:t>
      </w:r>
    </w:p>
    <w:p w14:paraId="725D19F7" w14:textId="77777777" w:rsidR="00CA2DF9" w:rsidRDefault="00CA2DF9" w:rsidP="00CA2DF9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2022-316</w:t>
      </w:r>
    </w:p>
    <w:p w14:paraId="78B9FF61" w14:textId="7B6B5EC6" w:rsidR="00CA2DF9" w:rsidRDefault="00CA2DF9" w:rsidP="00CA2DF9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F76CA1">
        <w:rPr>
          <w:rFonts w:cs="Arial"/>
          <w:sz w:val="20"/>
          <w:szCs w:val="20"/>
        </w:rPr>
        <w:t>22.11</w:t>
      </w:r>
      <w:r>
        <w:rPr>
          <w:rFonts w:cs="Arial"/>
          <w:sz w:val="20"/>
          <w:szCs w:val="20"/>
        </w:rPr>
        <w:t>.2022</w:t>
      </w:r>
    </w:p>
    <w:p w14:paraId="0F0EB34D" w14:textId="77777777" w:rsidR="00EF5515" w:rsidRDefault="00EF5515" w:rsidP="00A42189">
      <w:pPr>
        <w:jc w:val="both"/>
        <w:rPr>
          <w:rFonts w:cs="Arial"/>
        </w:rPr>
      </w:pPr>
      <w:bookmarkStart w:id="1" w:name="_GoBack"/>
      <w:bookmarkEnd w:id="0"/>
      <w:bookmarkEnd w:id="1"/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A0F3" w14:textId="77777777" w:rsidR="002B49A7" w:rsidRDefault="002B49A7">
      <w:r>
        <w:separator/>
      </w:r>
    </w:p>
  </w:endnote>
  <w:endnote w:type="continuationSeparator" w:id="0">
    <w:p w14:paraId="0288A0A0" w14:textId="77777777" w:rsidR="002B49A7" w:rsidRDefault="002B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E197F" w14:textId="77777777" w:rsidR="002B49A7" w:rsidRDefault="002B49A7">
      <w:r>
        <w:separator/>
      </w:r>
    </w:p>
  </w:footnote>
  <w:footnote w:type="continuationSeparator" w:id="0">
    <w:p w14:paraId="2CCC5082" w14:textId="77777777" w:rsidR="002B49A7" w:rsidRDefault="002B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A6398E5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67307">
            <w:rPr>
              <w:rFonts w:cs="Arial"/>
              <w:color w:val="000000"/>
              <w:sz w:val="16"/>
              <w:szCs w:val="16"/>
            </w:rPr>
            <w:t>-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0E5D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A6251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A2DF9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76CA1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09420-18F2-4AA5-8116-53DEA17BB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B49097-F2F7-484C-A10D-FD30ADA3B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</TotalTime>
  <Pages>1</Pages>
  <Words>118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8</cp:revision>
  <cp:lastPrinted>2016-06-20T06:30:00Z</cp:lastPrinted>
  <dcterms:created xsi:type="dcterms:W3CDTF">2018-07-24T11:48:00Z</dcterms:created>
  <dcterms:modified xsi:type="dcterms:W3CDTF">2022-12-13T14:25:00Z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